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1B" w:rsidRPr="001B3DB0" w:rsidRDefault="008A031B" w:rsidP="00CB72CC">
      <w:pPr>
        <w:pStyle w:val="ConsPlusTitle"/>
        <w:ind w:left="9204"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8A031B" w:rsidRPr="001B3DB0" w:rsidRDefault="008A031B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8A031B" w:rsidRPr="001B3DB0" w:rsidRDefault="008A031B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8A031B" w:rsidRPr="001B3DB0" w:rsidRDefault="008A031B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A031B" w:rsidRDefault="008A03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A031B" w:rsidRPr="001B3DB0" w:rsidRDefault="008A031B" w:rsidP="00CB72C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8A031B" w:rsidRPr="001B3DB0" w:rsidRDefault="008A031B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8A031B" w:rsidRPr="001B3DB0" w:rsidRDefault="008A031B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8A031B" w:rsidRPr="001B3DB0" w:rsidRDefault="008A031B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8A031B" w:rsidRPr="0012090B" w:rsidRDefault="008A031B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  <w:gridCol w:w="660"/>
      </w:tblGrid>
      <w:tr w:rsidR="008A031B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8A031B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031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8A031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8A031B" w:rsidRPr="00774AE5" w:rsidTr="001B3DB0">
        <w:trPr>
          <w:gridAfter w:val="1"/>
          <w:wAfter w:w="660" w:type="dxa"/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B60D3C" w:rsidRDefault="008A03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031B" w:rsidRPr="0012090B" w:rsidRDefault="008A03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031B" w:rsidRPr="0012090B" w:rsidRDefault="008A03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031B" w:rsidRPr="0012090B" w:rsidRDefault="008A03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8A031B" w:rsidRPr="0012090B" w:rsidRDefault="008A03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031B" w:rsidRPr="0012090B" w:rsidRDefault="008A031B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8A031B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</w:tr>
      <w:tr w:rsidR="008A031B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теплоснабжения, водоснабжения и 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Default="008A03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Модернизация систем коммунальной инфраструктуры на основе использования энергоэффективных и экологически чистых технологий</w:t>
            </w:r>
          </w:p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225 171,0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48 647,2</w:t>
            </w:r>
          </w:p>
        </w:tc>
      </w:tr>
      <w:tr w:rsidR="008A031B" w:rsidRPr="00E47692" w:rsidTr="00E47692">
        <w:trPr>
          <w:gridAfter w:val="1"/>
          <w:wAfter w:w="660" w:type="dxa"/>
          <w:cantSplit/>
          <w:trHeight w:val="244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7692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E47692" w:rsidRDefault="008A031B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13</w:t>
            </w:r>
          </w:p>
        </w:tc>
      </w:tr>
      <w:tr w:rsidR="008A031B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16 326,7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16 326,7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8A031B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80 715,1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37 350,7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43 364,4</w:t>
            </w:r>
          </w:p>
        </w:tc>
      </w:tr>
      <w:tr w:rsidR="008A031B" w:rsidRPr="004A6D63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1B" w:rsidRPr="0012090B" w:rsidRDefault="008A031B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12090B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4A6D63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78 436,2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4A6D63" w:rsidRDefault="008A031B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7 719,4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31B" w:rsidRPr="004A6D63" w:rsidRDefault="008A03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70 716,8</w:t>
            </w:r>
          </w:p>
        </w:tc>
      </w:tr>
    </w:tbl>
    <w:p w:rsidR="008A031B" w:rsidRDefault="008A031B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8A031B" w:rsidRDefault="008A031B"/>
    <w:sectPr w:rsidR="008A031B" w:rsidSect="00E47692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1B" w:rsidRDefault="008A031B">
      <w:r>
        <w:separator/>
      </w:r>
    </w:p>
  </w:endnote>
  <w:endnote w:type="continuationSeparator" w:id="0">
    <w:p w:rsidR="008A031B" w:rsidRDefault="008A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1B" w:rsidRDefault="008A031B">
      <w:r>
        <w:separator/>
      </w:r>
    </w:p>
  </w:footnote>
  <w:footnote w:type="continuationSeparator" w:id="0">
    <w:p w:rsidR="008A031B" w:rsidRDefault="008A0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1B" w:rsidRDefault="008A031B" w:rsidP="00E476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031B" w:rsidRDefault="008A031B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1B" w:rsidRDefault="008A031B" w:rsidP="00A16E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A031B" w:rsidRDefault="008A031B" w:rsidP="000E1002">
    <w:pPr>
      <w:pStyle w:val="Header"/>
      <w:jc w:val="right"/>
    </w:pPr>
  </w:p>
  <w:p w:rsidR="008A031B" w:rsidRDefault="008A031B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45814"/>
    <w:rsid w:val="000534ED"/>
    <w:rsid w:val="00054613"/>
    <w:rsid w:val="000763E7"/>
    <w:rsid w:val="00081EA8"/>
    <w:rsid w:val="00082962"/>
    <w:rsid w:val="000B77C2"/>
    <w:rsid w:val="000E1002"/>
    <w:rsid w:val="000F00C5"/>
    <w:rsid w:val="000F2930"/>
    <w:rsid w:val="00104A75"/>
    <w:rsid w:val="00110B87"/>
    <w:rsid w:val="0012090B"/>
    <w:rsid w:val="00146B4E"/>
    <w:rsid w:val="00153106"/>
    <w:rsid w:val="001623F1"/>
    <w:rsid w:val="00164C51"/>
    <w:rsid w:val="001B3DB0"/>
    <w:rsid w:val="001C0093"/>
    <w:rsid w:val="001C49F6"/>
    <w:rsid w:val="001D5F4B"/>
    <w:rsid w:val="00210312"/>
    <w:rsid w:val="00253D6D"/>
    <w:rsid w:val="00261600"/>
    <w:rsid w:val="00283DAE"/>
    <w:rsid w:val="002B06F7"/>
    <w:rsid w:val="002D65EC"/>
    <w:rsid w:val="0030386C"/>
    <w:rsid w:val="00305C7D"/>
    <w:rsid w:val="00312834"/>
    <w:rsid w:val="00316973"/>
    <w:rsid w:val="00333678"/>
    <w:rsid w:val="00345868"/>
    <w:rsid w:val="003D0A2F"/>
    <w:rsid w:val="003D24BD"/>
    <w:rsid w:val="003E48E8"/>
    <w:rsid w:val="003E65AC"/>
    <w:rsid w:val="003F5261"/>
    <w:rsid w:val="0047768E"/>
    <w:rsid w:val="004848E4"/>
    <w:rsid w:val="00486900"/>
    <w:rsid w:val="004A6D63"/>
    <w:rsid w:val="004D6A11"/>
    <w:rsid w:val="004E134A"/>
    <w:rsid w:val="004F6ECA"/>
    <w:rsid w:val="00545C11"/>
    <w:rsid w:val="005507AE"/>
    <w:rsid w:val="00586375"/>
    <w:rsid w:val="00591892"/>
    <w:rsid w:val="005B07DD"/>
    <w:rsid w:val="005C422B"/>
    <w:rsid w:val="005D0892"/>
    <w:rsid w:val="005D3FA0"/>
    <w:rsid w:val="005D6A85"/>
    <w:rsid w:val="005E25FC"/>
    <w:rsid w:val="005F4AE4"/>
    <w:rsid w:val="00605082"/>
    <w:rsid w:val="0064647B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6C92"/>
    <w:rsid w:val="00722BC8"/>
    <w:rsid w:val="00722D40"/>
    <w:rsid w:val="00723AA2"/>
    <w:rsid w:val="007242A0"/>
    <w:rsid w:val="007364BE"/>
    <w:rsid w:val="00754098"/>
    <w:rsid w:val="00774AE5"/>
    <w:rsid w:val="007913AF"/>
    <w:rsid w:val="007D3475"/>
    <w:rsid w:val="007E0E7A"/>
    <w:rsid w:val="007E54DA"/>
    <w:rsid w:val="008247D1"/>
    <w:rsid w:val="008275BF"/>
    <w:rsid w:val="0083369F"/>
    <w:rsid w:val="00853FF1"/>
    <w:rsid w:val="0086156E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8666F"/>
    <w:rsid w:val="009870B0"/>
    <w:rsid w:val="0099055A"/>
    <w:rsid w:val="009A0A9C"/>
    <w:rsid w:val="009A296B"/>
    <w:rsid w:val="009C20EF"/>
    <w:rsid w:val="009E40D5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C3A71"/>
    <w:rsid w:val="00AC51A5"/>
    <w:rsid w:val="00AC67EF"/>
    <w:rsid w:val="00AE5F1E"/>
    <w:rsid w:val="00AF413C"/>
    <w:rsid w:val="00B13F63"/>
    <w:rsid w:val="00B5196E"/>
    <w:rsid w:val="00B60D3C"/>
    <w:rsid w:val="00B767FC"/>
    <w:rsid w:val="00B801B3"/>
    <w:rsid w:val="00B91CE6"/>
    <w:rsid w:val="00BE435C"/>
    <w:rsid w:val="00C10576"/>
    <w:rsid w:val="00C21D5E"/>
    <w:rsid w:val="00C2642F"/>
    <w:rsid w:val="00C371DB"/>
    <w:rsid w:val="00C55F02"/>
    <w:rsid w:val="00C74486"/>
    <w:rsid w:val="00C93164"/>
    <w:rsid w:val="00CB72CC"/>
    <w:rsid w:val="00CD3586"/>
    <w:rsid w:val="00CD44E7"/>
    <w:rsid w:val="00D11DDE"/>
    <w:rsid w:val="00D355EA"/>
    <w:rsid w:val="00D4105D"/>
    <w:rsid w:val="00D42C93"/>
    <w:rsid w:val="00D56567"/>
    <w:rsid w:val="00D5699B"/>
    <w:rsid w:val="00D71662"/>
    <w:rsid w:val="00DD2504"/>
    <w:rsid w:val="00DD4367"/>
    <w:rsid w:val="00DE0574"/>
    <w:rsid w:val="00E12FDF"/>
    <w:rsid w:val="00E4551F"/>
    <w:rsid w:val="00E47692"/>
    <w:rsid w:val="00E523B4"/>
    <w:rsid w:val="00E54DFF"/>
    <w:rsid w:val="00E66BD6"/>
    <w:rsid w:val="00E908BB"/>
    <w:rsid w:val="00EA19DE"/>
    <w:rsid w:val="00EA326A"/>
    <w:rsid w:val="00EE5026"/>
    <w:rsid w:val="00EF6301"/>
    <w:rsid w:val="00F11514"/>
    <w:rsid w:val="00F1504B"/>
    <w:rsid w:val="00F43830"/>
    <w:rsid w:val="00F603EF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2279</TotalTime>
  <Pages>2</Pages>
  <Words>532</Words>
  <Characters>3037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2013-05-31T04:39:00Z</cp:lastPrinted>
  <dcterms:created xsi:type="dcterms:W3CDTF">2011-12-26T04:04:00Z</dcterms:created>
  <dcterms:modified xsi:type="dcterms:W3CDTF">2013-05-31T05:47:00Z</dcterms:modified>
</cp:coreProperties>
</file>